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AB8A0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RUSSELL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DD99363" w14:textId="77777777" w:rsidR="00705DF7" w:rsidRDefault="00705DF7" w:rsidP="00705DF7">
      <w:pPr>
        <w:rPr>
          <w:rFonts w:ascii="Times New Roman" w:hAnsi="Times New Roman" w:cs="Times New Roman"/>
        </w:rPr>
      </w:pPr>
    </w:p>
    <w:p w14:paraId="4EF81ED2" w14:textId="77777777" w:rsidR="00705DF7" w:rsidRDefault="00705DF7" w:rsidP="00705DF7">
      <w:pPr>
        <w:rPr>
          <w:rFonts w:ascii="Times New Roman" w:hAnsi="Times New Roman" w:cs="Times New Roman"/>
        </w:rPr>
      </w:pPr>
    </w:p>
    <w:p w14:paraId="1FC340D2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John Passer(q.v.), as the executors of Agnes Smyth(q.v.), made a </w:t>
      </w:r>
    </w:p>
    <w:p w14:paraId="209A8CA9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Unknown Lewis of Bideford, Devon(q.v.), as the </w:t>
      </w:r>
    </w:p>
    <w:p w14:paraId="6412F719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executor of John Pollard(q.v.), John Yeo of Bideford(q.v.), Lewis Pollard</w:t>
      </w:r>
    </w:p>
    <w:p w14:paraId="469E73C4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Bideford(q.v.), Richard </w:t>
      </w:r>
      <w:proofErr w:type="spellStart"/>
      <w:r>
        <w:rPr>
          <w:rFonts w:ascii="Times New Roman" w:hAnsi="Times New Roman" w:cs="Times New Roman"/>
        </w:rPr>
        <w:t>Donet</w:t>
      </w:r>
      <w:proofErr w:type="spellEnd"/>
      <w:r>
        <w:rPr>
          <w:rFonts w:ascii="Times New Roman" w:hAnsi="Times New Roman" w:cs="Times New Roman"/>
        </w:rPr>
        <w:t xml:space="preserve"> of Bideford(q.v.) and Richard Russell</w:t>
      </w:r>
    </w:p>
    <w:p w14:paraId="47CBFF71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Tavistock(q.v.).</w:t>
      </w:r>
    </w:p>
    <w:p w14:paraId="781378B3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E0A6563" w14:textId="77777777" w:rsidR="00705DF7" w:rsidRDefault="00705DF7" w:rsidP="00705DF7">
      <w:pPr>
        <w:rPr>
          <w:rFonts w:ascii="Times New Roman" w:hAnsi="Times New Roman" w:cs="Times New Roman"/>
        </w:rPr>
      </w:pPr>
    </w:p>
    <w:p w14:paraId="0FE05245" w14:textId="77777777" w:rsidR="00705DF7" w:rsidRDefault="00705DF7" w:rsidP="00705DF7">
      <w:pPr>
        <w:rPr>
          <w:rFonts w:ascii="Times New Roman" w:hAnsi="Times New Roman" w:cs="Times New Roman"/>
        </w:rPr>
      </w:pPr>
    </w:p>
    <w:p w14:paraId="2BC0E999" w14:textId="77777777" w:rsidR="00705DF7" w:rsidRDefault="00705DF7" w:rsidP="00705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2019</w:t>
      </w:r>
    </w:p>
    <w:p w14:paraId="1C7B62A4" w14:textId="77777777" w:rsidR="006B2F86" w:rsidRPr="00E71FC3" w:rsidRDefault="00705D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174CA" w14:textId="77777777" w:rsidR="00705DF7" w:rsidRDefault="00705DF7" w:rsidP="00E71FC3">
      <w:r>
        <w:separator/>
      </w:r>
    </w:p>
  </w:endnote>
  <w:endnote w:type="continuationSeparator" w:id="0">
    <w:p w14:paraId="672E783C" w14:textId="77777777" w:rsidR="00705DF7" w:rsidRDefault="00705D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AC9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EB8B" w14:textId="77777777" w:rsidR="00705DF7" w:rsidRDefault="00705DF7" w:rsidP="00E71FC3">
      <w:r>
        <w:separator/>
      </w:r>
    </w:p>
  </w:footnote>
  <w:footnote w:type="continuationSeparator" w:id="0">
    <w:p w14:paraId="7C7B7F8E" w14:textId="77777777" w:rsidR="00705DF7" w:rsidRDefault="00705D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DF7"/>
    <w:rsid w:val="001A7C09"/>
    <w:rsid w:val="00577BD5"/>
    <w:rsid w:val="00656CBA"/>
    <w:rsid w:val="006A1F77"/>
    <w:rsid w:val="00705DF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1534"/>
  <w15:chartTrackingRefBased/>
  <w15:docId w15:val="{9ADBE7A7-D704-48B0-A1DE-C143DAC7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5DF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2019-01-13T20:20:00Z</dcterms:created>
  <dcterms:modified xsi:type="dcterms:W3CDTF">2019-01-13T20:20:00Z</dcterms:modified>
</cp:coreProperties>
</file>